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7F0FFEC7"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w:t>
      </w:r>
      <w:r w:rsidR="00870A44">
        <w:rPr>
          <w:rFonts w:ascii="Arial" w:hAnsi="Arial" w:cs="Arial"/>
          <w:b/>
          <w:noProof/>
          <w:sz w:val="24"/>
        </w:rPr>
        <w:t>3</w:t>
      </w:r>
      <w:r w:rsidRPr="00391B41">
        <w:rPr>
          <w:rFonts w:ascii="Arial" w:hAnsi="Arial" w:cs="Arial"/>
          <w:b/>
          <w:noProof/>
          <w:sz w:val="24"/>
          <w:szCs w:val="24"/>
          <w:lang w:val="en-US"/>
        </w:rPr>
        <w:tab/>
      </w:r>
      <w:r w:rsidR="00825E8F">
        <w:rPr>
          <w:rFonts w:ascii="Arial" w:hAnsi="Arial" w:cs="Arial"/>
          <w:b/>
          <w:bCs/>
          <w:color w:val="808080"/>
          <w:sz w:val="26"/>
          <w:szCs w:val="26"/>
        </w:rPr>
        <w:t>R4-1915309</w:t>
      </w:r>
      <w:bookmarkStart w:id="0" w:name="_GoBack"/>
      <w:bookmarkEnd w:id="0"/>
    </w:p>
    <w:p w14:paraId="4AF193F7" w14:textId="53EC28AF" w:rsidR="00E5108D" w:rsidRDefault="00870A44" w:rsidP="00DB3907">
      <w:pPr>
        <w:tabs>
          <w:tab w:val="left" w:pos="1985"/>
        </w:tabs>
        <w:rPr>
          <w:rFonts w:ascii="Arial" w:hAnsi="Arial"/>
          <w:b/>
          <w:sz w:val="24"/>
          <w:lang w:val="en-US"/>
        </w:rPr>
      </w:pPr>
      <w:r>
        <w:rPr>
          <w:rFonts w:ascii="Arial" w:hAnsi="Arial"/>
          <w:b/>
          <w:bCs/>
          <w:noProof/>
          <w:szCs w:val="16"/>
          <w:lang w:val="en-US"/>
        </w:rPr>
        <w:t>Reno, NV</w:t>
      </w:r>
    </w:p>
    <w:p w14:paraId="7270CE4D" w14:textId="4323AEB1"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0BCE1DB1"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10BFB">
        <w:rPr>
          <w:rFonts w:ascii="Arial" w:hAnsi="Arial"/>
          <w:sz w:val="24"/>
          <w:lang w:val="en-US"/>
        </w:rPr>
        <w:t>Transient period between S-PSS and S-SSS transmissions for V2X</w:t>
      </w:r>
    </w:p>
    <w:p w14:paraId="67DD213C" w14:textId="1A1BBA2C"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4E790C">
        <w:rPr>
          <w:rFonts w:ascii="Arial" w:hAnsi="Arial"/>
          <w:sz w:val="24"/>
          <w:lang w:val="en-US"/>
        </w:rPr>
        <w:t>9</w:t>
      </w:r>
      <w:r w:rsidR="008E39D0">
        <w:rPr>
          <w:rFonts w:ascii="Arial" w:hAnsi="Arial"/>
          <w:sz w:val="24"/>
          <w:lang w:val="en-US"/>
        </w:rPr>
        <w:t>.4.4.1</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4ABD8617" w14:textId="2D0216F4" w:rsidR="00EE2CF3" w:rsidRDefault="000E0602" w:rsidP="00F22934">
      <w:pPr>
        <w:pStyle w:val="Heading1"/>
        <w:tabs>
          <w:tab w:val="clear" w:pos="432"/>
          <w:tab w:val="num" w:pos="522"/>
        </w:tabs>
        <w:ind w:left="522" w:hanging="522"/>
        <w:rPr>
          <w:lang w:val="en-US"/>
        </w:rPr>
      </w:pPr>
      <w:r>
        <w:rPr>
          <w:lang w:val="en-US"/>
        </w:rPr>
        <w:t>Introduction</w:t>
      </w:r>
    </w:p>
    <w:p w14:paraId="44374F27" w14:textId="560DF931" w:rsidR="00442D33" w:rsidRPr="00442D33" w:rsidRDefault="00442D33" w:rsidP="00442D33">
      <w:pPr>
        <w:rPr>
          <w:lang w:val="en-US"/>
        </w:rPr>
      </w:pPr>
      <w:r>
        <w:rPr>
          <w:lang w:val="en-US"/>
        </w:rPr>
        <w:t xml:space="preserve">In the LS [1] sent to RAN4, RAN1 listed the agreements shown below. In the agreement, it is listed that </w:t>
      </w:r>
      <w:r w:rsidR="002F55F0">
        <w:rPr>
          <w:lang w:val="en-US"/>
        </w:rPr>
        <w:t xml:space="preserve">PSBCH and S-SSB share the same bandwidth of 11 RBs. The agreement also lists the potential allocation within a slot. The question from RAN1 is if a transient period is needed between P-SSS and S-SSS transmissions.  </w:t>
      </w:r>
    </w:p>
    <w:p w14:paraId="32E9D48A" w14:textId="4E0CA48C" w:rsidR="00442D33" w:rsidRDefault="00442D33" w:rsidP="00F22934">
      <w:pPr>
        <w:rPr>
          <w:lang w:val="en-US"/>
        </w:rPr>
      </w:pPr>
      <w:r>
        <w:rPr>
          <w:noProof/>
          <w:lang w:val="en-US"/>
        </w:rPr>
        <mc:AlternateContent>
          <mc:Choice Requires="wps">
            <w:drawing>
              <wp:anchor distT="0" distB="0" distL="114300" distR="114300" simplePos="0" relativeHeight="251659264" behindDoc="0" locked="0" layoutInCell="1" allowOverlap="1" wp14:anchorId="56116BB2" wp14:editId="5DE0D001">
                <wp:simplePos x="0" y="0"/>
                <wp:positionH relativeFrom="column">
                  <wp:posOffset>-4574</wp:posOffset>
                </wp:positionH>
                <wp:positionV relativeFrom="paragraph">
                  <wp:posOffset>160094</wp:posOffset>
                </wp:positionV>
                <wp:extent cx="6238116" cy="4936638"/>
                <wp:effectExtent l="0" t="0" r="10795" b="16510"/>
                <wp:wrapNone/>
                <wp:docPr id="2" name="Rectangle 2"/>
                <wp:cNvGraphicFramePr/>
                <a:graphic xmlns:a="http://schemas.openxmlformats.org/drawingml/2006/main">
                  <a:graphicData uri="http://schemas.microsoft.com/office/word/2010/wordprocessingShape">
                    <wps:wsp>
                      <wps:cNvSpPr/>
                      <wps:spPr>
                        <a:xfrm>
                          <a:off x="0" y="0"/>
                          <a:ext cx="6238116" cy="493663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41B79A" id="Rectangle 2" o:spid="_x0000_s1026" style="position:absolute;margin-left:-.35pt;margin-top:12.6pt;width:491.2pt;height:38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" filled="f" strokecolor="#1f3763 [1604]" strokeweight="1pt"/>
            </w:pict>
          </mc:Fallback>
        </mc:AlternateContent>
      </w:r>
    </w:p>
    <w:p w14:paraId="78797A9A" w14:textId="77777777" w:rsidR="00442D33" w:rsidRPr="00BE5FA4" w:rsidRDefault="00442D33" w:rsidP="00442D33">
      <w:r w:rsidRPr="00BE5FA4">
        <w:rPr>
          <w:highlight w:val="green"/>
        </w:rPr>
        <w:t>Agreements</w:t>
      </w:r>
      <w:r w:rsidRPr="00BE5FA4">
        <w:t>:</w:t>
      </w:r>
    </w:p>
    <w:p w14:paraId="6761549D" w14:textId="77777777" w:rsidR="00442D33" w:rsidRPr="00BE5FA4" w:rsidRDefault="00442D33" w:rsidP="00442D33">
      <w:pPr>
        <w:numPr>
          <w:ilvl w:val="0"/>
          <w:numId w:val="25"/>
        </w:numPr>
        <w:spacing w:after="0"/>
      </w:pPr>
      <w:r w:rsidRPr="00BE5FA4">
        <w:t>In NR V2X, S-SSB bandwidth is 11RB</w:t>
      </w:r>
      <w:r w:rsidRPr="00BE5FA4">
        <w:rPr>
          <w:rFonts w:hint="eastAsia"/>
        </w:rPr>
        <w:t>s</w:t>
      </w:r>
      <w:r w:rsidRPr="00BE5FA4">
        <w:t xml:space="preserve">. </w:t>
      </w:r>
    </w:p>
    <w:p w14:paraId="1BF7EFD1" w14:textId="77777777" w:rsidR="00442D33" w:rsidRPr="00BE5FA4" w:rsidRDefault="00442D33" w:rsidP="00442D33">
      <w:pPr>
        <w:numPr>
          <w:ilvl w:val="1"/>
          <w:numId w:val="25"/>
        </w:numPr>
        <w:spacing w:after="0"/>
      </w:pPr>
      <w:r w:rsidRPr="00BE5FA4">
        <w:rPr>
          <w:rFonts w:hint="eastAsia"/>
        </w:rPr>
        <w:t>PSBCH spans 11RBs.</w:t>
      </w:r>
    </w:p>
    <w:p w14:paraId="11B7E42B" w14:textId="77777777" w:rsidR="00442D33" w:rsidRPr="00BE5FA4" w:rsidRDefault="00442D33" w:rsidP="00442D33">
      <w:pPr>
        <w:numPr>
          <w:ilvl w:val="0"/>
          <w:numId w:val="25"/>
        </w:numPr>
        <w:spacing w:after="0"/>
      </w:pPr>
      <w:r w:rsidRPr="00BE5FA4">
        <w:t>The S-SSB is designed following combination 1.</w:t>
      </w:r>
    </w:p>
    <w:p w14:paraId="56B904C9" w14:textId="77777777" w:rsidR="00442D33" w:rsidRPr="00BE5FA4" w:rsidRDefault="00442D33" w:rsidP="00442D33">
      <w:pPr>
        <w:numPr>
          <w:ilvl w:val="1"/>
          <w:numId w:val="25"/>
        </w:numPr>
        <w:spacing w:after="0"/>
      </w:pPr>
      <w:r w:rsidRPr="00BE5FA4">
        <w:t>Length-127 M-sequences for S-PSS and length-127 Gold sequences for S-SSS</w:t>
      </w:r>
    </w:p>
    <w:p w14:paraId="12F97195" w14:textId="77777777" w:rsidR="00442D33" w:rsidRPr="00BE5FA4" w:rsidRDefault="00442D33" w:rsidP="00442D33">
      <w:pPr>
        <w:numPr>
          <w:ilvl w:val="1"/>
          <w:numId w:val="25"/>
        </w:numPr>
        <w:spacing w:after="0"/>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14:paraId="06871D73" w14:textId="77777777" w:rsidR="00442D33" w:rsidRDefault="00442D33" w:rsidP="00442D33">
      <w:r w:rsidRPr="00242F54">
        <w:rPr>
          <w:highlight w:val="green"/>
        </w:rPr>
        <w:t>Agreements</w:t>
      </w:r>
      <w:r>
        <w:t>:</w:t>
      </w:r>
    </w:p>
    <w:p w14:paraId="088180B9" w14:textId="77777777" w:rsidR="00442D33" w:rsidRPr="00242F54" w:rsidRDefault="00442D33" w:rsidP="00442D33">
      <w:pPr>
        <w:pStyle w:val="BodyText"/>
        <w:widowControl/>
        <w:numPr>
          <w:ilvl w:val="0"/>
          <w:numId w:val="26"/>
        </w:numPr>
        <w:rPr>
          <w:rFonts w:eastAsia="DengXian"/>
          <w:lang w:eastAsia="zh-CN"/>
        </w:rPr>
      </w:pPr>
      <w:r w:rsidRPr="00242F54">
        <w:rPr>
          <w:rFonts w:eastAsia="DengXian"/>
          <w:lang w:eastAsia="zh-CN"/>
        </w:rPr>
        <w:t>For the</w:t>
      </w:r>
      <w:r w:rsidRPr="00242F54">
        <w:rPr>
          <w:rFonts w:eastAsia="DengXian" w:hint="eastAsia"/>
          <w:lang w:eastAsia="zh-CN"/>
        </w:rPr>
        <w:t xml:space="preserve"> evaluation of PSBCH performance, t</w:t>
      </w:r>
      <w:r w:rsidRPr="00242F54">
        <w:rPr>
          <w:rFonts w:eastAsia="DengXian"/>
          <w:lang w:eastAsia="zh-CN"/>
        </w:rPr>
        <w:t xml:space="preserve">he payload size of </w:t>
      </w:r>
      <w:r w:rsidRPr="00242F54">
        <w:rPr>
          <w:rFonts w:eastAsia="DengXian" w:hint="eastAsia"/>
          <w:lang w:eastAsia="zh-CN"/>
        </w:rPr>
        <w:t xml:space="preserve">NR V2X </w:t>
      </w:r>
      <w:r w:rsidRPr="00242F54">
        <w:rPr>
          <w:rFonts w:eastAsia="DengXian"/>
          <w:lang w:eastAsia="zh-CN"/>
        </w:rPr>
        <w:t xml:space="preserve">PSBCH is 56 bits </w:t>
      </w:r>
      <w:r w:rsidRPr="00242F54">
        <w:rPr>
          <w:rFonts w:eastAsia="DengXian" w:hint="eastAsia"/>
          <w:lang w:eastAsia="zh-CN"/>
        </w:rPr>
        <w:t>including 24 bits of CRC.</w:t>
      </w:r>
    </w:p>
    <w:p w14:paraId="6B33F8AB" w14:textId="77777777" w:rsidR="00442D33" w:rsidRPr="00426D88" w:rsidRDefault="00442D33" w:rsidP="00442D33">
      <w:pPr>
        <w:rPr>
          <w:highlight w:val="darkYellow"/>
        </w:rPr>
      </w:pPr>
      <w:r w:rsidRPr="00426D88">
        <w:rPr>
          <w:highlight w:val="darkYellow"/>
        </w:rPr>
        <w:t>Working assumption:</w:t>
      </w:r>
    </w:p>
    <w:p w14:paraId="43D7B28E" w14:textId="77777777" w:rsidR="00442D33" w:rsidRPr="00426D88" w:rsidRDefault="00442D33" w:rsidP="00442D33">
      <w:pPr>
        <w:pStyle w:val="BodyText"/>
        <w:widowControl/>
        <w:numPr>
          <w:ilvl w:val="0"/>
          <w:numId w:val="27"/>
        </w:numPr>
        <w:rPr>
          <w:rFonts w:eastAsia="DengXian"/>
          <w:lang w:eastAsia="zh-CN"/>
        </w:rPr>
      </w:pPr>
      <w:r w:rsidRPr="00426D88">
        <w:rPr>
          <w:rFonts w:eastAsia="DengXian" w:hint="eastAsia"/>
          <w:lang w:eastAsia="zh-CN"/>
        </w:rPr>
        <w:t>F</w:t>
      </w:r>
      <w:r w:rsidRPr="00426D88">
        <w:rPr>
          <w:rFonts w:eastAsia="DengXian"/>
          <w:lang w:eastAsia="zh-CN"/>
        </w:rPr>
        <w:t>or the NR SLSS</w:t>
      </w:r>
      <w:r w:rsidRPr="00426D88">
        <w:rPr>
          <w:rFonts w:eastAsia="DengXian" w:hint="eastAsia"/>
          <w:lang w:eastAsia="zh-CN"/>
        </w:rPr>
        <w:t xml:space="preserve">, </w:t>
      </w:r>
    </w:p>
    <w:p w14:paraId="44E9C3EF" w14:textId="77777777" w:rsidR="00442D33" w:rsidRPr="00426D88" w:rsidRDefault="00442D33" w:rsidP="00442D33">
      <w:pPr>
        <w:pStyle w:val="BodyText"/>
        <w:widowControl/>
        <w:numPr>
          <w:ilvl w:val="1"/>
          <w:numId w:val="27"/>
        </w:numPr>
        <w:rPr>
          <w:rFonts w:eastAsia="DengXian"/>
          <w:lang w:eastAsia="zh-CN"/>
        </w:rPr>
      </w:pPr>
      <w:r w:rsidRPr="00426D88">
        <w:rPr>
          <w:rFonts w:eastAsia="DengXian"/>
          <w:lang w:eastAsia="zh-CN"/>
        </w:rPr>
        <w:t>S</w:t>
      </w:r>
      <w:r w:rsidRPr="00426D88">
        <w:rPr>
          <w:rFonts w:eastAsia="DengXian" w:hint="eastAsia"/>
          <w:lang w:eastAsia="zh-CN"/>
        </w:rPr>
        <w:t>ame sequence is used for both symbols of S-PSS</w:t>
      </w:r>
    </w:p>
    <w:p w14:paraId="570E7333" w14:textId="77777777" w:rsidR="00442D33" w:rsidRPr="00426D88" w:rsidRDefault="00442D33" w:rsidP="00442D33">
      <w:pPr>
        <w:pStyle w:val="BodyText"/>
        <w:widowControl/>
        <w:numPr>
          <w:ilvl w:val="1"/>
          <w:numId w:val="27"/>
        </w:numPr>
        <w:rPr>
          <w:rFonts w:eastAsia="DengXian"/>
          <w:lang w:eastAsia="zh-CN"/>
        </w:rPr>
      </w:pPr>
      <w:r w:rsidRPr="00426D88">
        <w:rPr>
          <w:rFonts w:eastAsia="DengXian"/>
          <w:lang w:eastAsia="zh-CN"/>
        </w:rPr>
        <w:t>S</w:t>
      </w:r>
      <w:r w:rsidRPr="00426D88">
        <w:rPr>
          <w:rFonts w:eastAsia="DengXian" w:hint="eastAsia"/>
          <w:lang w:eastAsia="zh-CN"/>
        </w:rPr>
        <w:t>ame sequence is used for both symbols of S-SSS</w:t>
      </w:r>
    </w:p>
    <w:p w14:paraId="60666163" w14:textId="77777777" w:rsidR="00442D33" w:rsidRPr="00554DF2" w:rsidRDefault="00442D33" w:rsidP="00442D33">
      <w:pPr>
        <w:rPr>
          <w:rFonts w:eastAsia="DengXian"/>
          <w:iCs/>
          <w:lang w:eastAsia="zh-CN"/>
        </w:rPr>
      </w:pPr>
      <w:r w:rsidRPr="00554DF2">
        <w:rPr>
          <w:rFonts w:eastAsia="DengXian"/>
          <w:iCs/>
          <w:highlight w:val="green"/>
          <w:lang w:eastAsia="zh-CN"/>
        </w:rPr>
        <w:t>Agreements</w:t>
      </w:r>
      <w:r w:rsidRPr="00554DF2">
        <w:rPr>
          <w:rFonts w:eastAsia="DengXian"/>
          <w:iCs/>
          <w:lang w:eastAsia="zh-CN"/>
        </w:rPr>
        <w:t>:</w:t>
      </w:r>
    </w:p>
    <w:p w14:paraId="52B30874" w14:textId="77777777" w:rsidR="00442D33" w:rsidRPr="00554DF2" w:rsidRDefault="00442D33" w:rsidP="00442D33">
      <w:pPr>
        <w:numPr>
          <w:ilvl w:val="0"/>
          <w:numId w:val="24"/>
        </w:numPr>
        <w:spacing w:after="0"/>
        <w:rPr>
          <w:iCs/>
        </w:rPr>
      </w:pPr>
      <w:r w:rsidRPr="00554DF2">
        <w:rPr>
          <w:iCs/>
        </w:rPr>
        <w:t>NR S-SSB structure for NCP is as follows:</w:t>
      </w:r>
    </w:p>
    <w:p w14:paraId="39581CCA" w14:textId="77777777" w:rsidR="00442D33" w:rsidRPr="00554DF2" w:rsidRDefault="00442D33" w:rsidP="00442D33">
      <w:pPr>
        <w:rPr>
          <w:noProof/>
          <w:lang w:eastAsia="zh-CN"/>
        </w:rPr>
      </w:pPr>
      <w:r>
        <w:rPr>
          <w:noProof/>
          <w:lang w:val="en-US" w:eastAsia="zh-CN"/>
        </w:rPr>
        <w:drawing>
          <wp:inline distT="0" distB="0" distL="0" distR="0" wp14:anchorId="7052E831" wp14:editId="1B59740C">
            <wp:extent cx="5438775" cy="5905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8775" cy="590550"/>
                    </a:xfrm>
                    <a:prstGeom prst="rect">
                      <a:avLst/>
                    </a:prstGeom>
                    <a:noFill/>
                    <a:ln>
                      <a:noFill/>
                    </a:ln>
                  </pic:spPr>
                </pic:pic>
              </a:graphicData>
            </a:graphic>
          </wp:inline>
        </w:drawing>
      </w:r>
    </w:p>
    <w:p w14:paraId="04553246" w14:textId="77777777" w:rsidR="00442D33" w:rsidRPr="00554DF2" w:rsidRDefault="00442D33" w:rsidP="00442D33">
      <w:pPr>
        <w:numPr>
          <w:ilvl w:val="1"/>
          <w:numId w:val="24"/>
        </w:numPr>
        <w:spacing w:after="0"/>
        <w:rPr>
          <w:iCs/>
        </w:rPr>
      </w:pPr>
      <w:r w:rsidRPr="00554DF2">
        <w:rPr>
          <w:iCs/>
        </w:rPr>
        <w:t>For the case of ECP, the structure is the same as the above except that the number of PSBCH symbols after S-SSS is only 6</w:t>
      </w:r>
    </w:p>
    <w:p w14:paraId="53766672" w14:textId="77777777" w:rsidR="00442D33" w:rsidRPr="00554DF2" w:rsidRDefault="00442D33" w:rsidP="00442D33">
      <w:r w:rsidRPr="00554DF2">
        <w:t>Send LS to RAN4 with the above agreements, and add:</w:t>
      </w:r>
    </w:p>
    <w:p w14:paraId="0044F40B" w14:textId="77777777" w:rsidR="00442D33" w:rsidRPr="00FD1C41" w:rsidRDefault="00442D33" w:rsidP="00442D33">
      <w:pPr>
        <w:numPr>
          <w:ilvl w:val="0"/>
          <w:numId w:val="24"/>
        </w:numPr>
        <w:spacing w:after="0"/>
        <w:rPr>
          <w:b/>
        </w:rPr>
      </w:pPr>
      <w:r w:rsidRPr="00554DF2">
        <w:t xml:space="preserve">It is up to RAN4 to decide whether a transient period is necessary or not. If so, to address the transient period, one possibility is to shift the symbols starting the first S-SSS symbol by at least one symbol. </w:t>
      </w:r>
    </w:p>
    <w:p w14:paraId="376042D0" w14:textId="77777777" w:rsidR="00442D33" w:rsidRDefault="00442D33" w:rsidP="00F22934">
      <w:pPr>
        <w:rPr>
          <w:lang w:val="en-US"/>
        </w:rPr>
      </w:pPr>
    </w:p>
    <w:p w14:paraId="2E959A0E" w14:textId="7B38BD27" w:rsidR="004F1322" w:rsidRPr="00F22934" w:rsidRDefault="00101F28" w:rsidP="00F22934">
      <w:pPr>
        <w:rPr>
          <w:lang w:val="en-US"/>
        </w:rPr>
      </w:pPr>
      <w:r>
        <w:rPr>
          <w:lang w:val="en-US"/>
        </w:rPr>
        <w:t xml:space="preserve"> </w:t>
      </w:r>
    </w:p>
    <w:p w14:paraId="3CA8E1CA" w14:textId="63CE032F" w:rsidR="00C15C1A" w:rsidRDefault="006866E3" w:rsidP="00A67A30">
      <w:pPr>
        <w:pStyle w:val="Heading1"/>
        <w:rPr>
          <w:lang w:val="en-US"/>
        </w:rPr>
      </w:pPr>
      <w:r w:rsidRPr="00C15C1A">
        <w:rPr>
          <w:lang w:val="en-US"/>
        </w:rPr>
        <w:t>Discussion</w:t>
      </w:r>
    </w:p>
    <w:p w14:paraId="715D1250" w14:textId="2ED846FD" w:rsidR="00EE2CF3" w:rsidRDefault="002F55F0" w:rsidP="00EE2CF3">
      <w:pPr>
        <w:rPr>
          <w:lang w:val="en-US"/>
        </w:rPr>
      </w:pPr>
      <w:r>
        <w:rPr>
          <w:lang w:val="en-US"/>
        </w:rPr>
        <w:t xml:space="preserve">In the current 38.101 spec for FR1 and FR2, a transient period is allowed </w:t>
      </w:r>
      <w:r w:rsidR="000A12F4">
        <w:rPr>
          <w:lang w:val="en-US"/>
        </w:rPr>
        <w:t xml:space="preserve">only </w:t>
      </w:r>
      <w:r>
        <w:rPr>
          <w:lang w:val="en-US"/>
        </w:rPr>
        <w:t xml:space="preserve">when there is a power change or frequency hopping </w:t>
      </w:r>
      <w:r w:rsidR="00D72284">
        <w:rPr>
          <w:lang w:val="en-US"/>
        </w:rPr>
        <w:t xml:space="preserve">allowed </w:t>
      </w:r>
      <w:r>
        <w:rPr>
          <w:lang w:val="en-US"/>
        </w:rPr>
        <w:t xml:space="preserve">between symbols. </w:t>
      </w:r>
      <w:r w:rsidR="000A12F4">
        <w:rPr>
          <w:lang w:val="en-US"/>
        </w:rPr>
        <w:t xml:space="preserve">If the requirement for a transient period is met, the allowed transient period is 10 usec for FR1 and 5 usec for FR2. </w:t>
      </w:r>
    </w:p>
    <w:p w14:paraId="62AAE00B" w14:textId="1BEE0CA7" w:rsidR="000A12F4" w:rsidRDefault="000A12F4" w:rsidP="00EE2CF3">
      <w:pPr>
        <w:rPr>
          <w:lang w:val="en-US"/>
        </w:rPr>
      </w:pPr>
      <w:r>
        <w:rPr>
          <w:lang w:val="en-US"/>
        </w:rPr>
        <w:lastRenderedPageBreak/>
        <w:t>For NR V2X, the agreement for AGC acquisition time is:</w:t>
      </w:r>
    </w:p>
    <w:p w14:paraId="0B89CFFE" w14:textId="77777777" w:rsidR="000A12F4" w:rsidRPr="000A12F4" w:rsidRDefault="000A12F4" w:rsidP="000A12F4">
      <w:pPr>
        <w:pStyle w:val="NoSpacing"/>
        <w:ind w:left="568"/>
        <w:rPr>
          <w:lang w:val="en-US"/>
        </w:rPr>
      </w:pPr>
      <w:r w:rsidRPr="000A12F4">
        <w:rPr>
          <w:lang w:val="en-US"/>
        </w:rPr>
        <w:sym w:font="Symbol" w:char="F0A3"/>
      </w:r>
      <w:r w:rsidRPr="000A12F4">
        <w:rPr>
          <w:lang w:val="en-US"/>
        </w:rPr>
        <w:t xml:space="preserve"> </w:t>
      </w:r>
      <w:r w:rsidRPr="000A12F4">
        <w:t>35 usec for 15 kHz SCS (1/2 symbol)</w:t>
      </w:r>
    </w:p>
    <w:p w14:paraId="40FD0848" w14:textId="69E9E326" w:rsidR="000A12F4" w:rsidRPr="000A12F4" w:rsidRDefault="000A12F4" w:rsidP="000A12F4">
      <w:pPr>
        <w:pStyle w:val="NoSpacing"/>
        <w:ind w:left="568"/>
        <w:rPr>
          <w:lang w:val="en-US"/>
        </w:rPr>
      </w:pPr>
      <w:r w:rsidRPr="000A12F4">
        <w:rPr>
          <w:lang w:val="en-US"/>
        </w:rPr>
        <w:sym w:font="Symbol" w:char="F0A3"/>
      </w:r>
      <w:r w:rsidRPr="000A12F4">
        <w:rPr>
          <w:lang w:val="en-US"/>
        </w:rPr>
        <w:t xml:space="preserve"> </w:t>
      </w:r>
      <w:r w:rsidRPr="000A12F4">
        <w:t>35 usec for 30 kHz SCS (1 symbol)</w:t>
      </w:r>
    </w:p>
    <w:p w14:paraId="0260935A" w14:textId="4CBC12C1" w:rsidR="000A12F4" w:rsidRDefault="000A12F4" w:rsidP="006E57AE">
      <w:pPr>
        <w:pStyle w:val="NoSpacing"/>
        <w:ind w:left="568"/>
      </w:pPr>
      <w:r w:rsidRPr="000A12F4">
        <w:rPr>
          <w:lang w:val="en-US"/>
        </w:rPr>
        <w:sym w:font="Symbol" w:char="F0A3"/>
      </w:r>
      <w:r w:rsidRPr="000A12F4">
        <w:rPr>
          <w:lang w:val="en-US"/>
        </w:rPr>
        <w:t xml:space="preserve"> </w:t>
      </w:r>
      <w:r w:rsidRPr="000A12F4">
        <w:t>18 usec for 60 kHz SCS (1 symbol)</w:t>
      </w:r>
    </w:p>
    <w:p w14:paraId="2740888F" w14:textId="77777777" w:rsidR="006E57AE" w:rsidRDefault="006E57AE" w:rsidP="006E57AE">
      <w:pPr>
        <w:pStyle w:val="NoSpacing"/>
        <w:ind w:left="568"/>
        <w:rPr>
          <w:lang w:val="en-US"/>
        </w:rPr>
      </w:pPr>
    </w:p>
    <w:p w14:paraId="7AE12DEB" w14:textId="6EBDBBA5" w:rsidR="000A12F4" w:rsidRDefault="000A12F4" w:rsidP="00EE2CF3">
      <w:pPr>
        <w:rPr>
          <w:lang w:val="en-US"/>
        </w:rPr>
      </w:pPr>
      <w:r>
        <w:rPr>
          <w:lang w:val="en-US"/>
        </w:rPr>
        <w:t xml:space="preserve">Now this agreement doesn’t assume any transient period in the first symbol. If there is any transient </w:t>
      </w:r>
      <w:proofErr w:type="gramStart"/>
      <w:r>
        <w:rPr>
          <w:lang w:val="en-US"/>
        </w:rPr>
        <w:t>period</w:t>
      </w:r>
      <w:proofErr w:type="gramEnd"/>
      <w:r>
        <w:rPr>
          <w:lang w:val="en-US"/>
        </w:rPr>
        <w:t xml:space="preserve"> then the AGC acquisition should start after that and hence could extend </w:t>
      </w:r>
      <w:r w:rsidR="006E57AE">
        <w:rPr>
          <w:lang w:val="en-US"/>
        </w:rPr>
        <w:t>in</w:t>
      </w:r>
      <w:r>
        <w:rPr>
          <w:lang w:val="en-US"/>
        </w:rPr>
        <w:t xml:space="preserve">to the next symbol for 30 and 60 kHz SCS. </w:t>
      </w:r>
      <w:r w:rsidR="006E57AE">
        <w:rPr>
          <w:lang w:val="en-US"/>
        </w:rPr>
        <w:t xml:space="preserve">There was strong opinion </w:t>
      </w:r>
      <w:r w:rsidR="00D72284">
        <w:rPr>
          <w:lang w:val="en-US"/>
        </w:rPr>
        <w:t xml:space="preserve">from some companies </w:t>
      </w:r>
      <w:r w:rsidR="006E57AE">
        <w:rPr>
          <w:lang w:val="en-US"/>
        </w:rPr>
        <w:t xml:space="preserve">in RAN4 during the discussion that AGC acquisition time </w:t>
      </w:r>
      <w:r w:rsidR="00D72284">
        <w:rPr>
          <w:lang w:val="en-US"/>
        </w:rPr>
        <w:t xml:space="preserve">should </w:t>
      </w:r>
      <w:r w:rsidR="006E57AE">
        <w:rPr>
          <w:lang w:val="en-US"/>
        </w:rPr>
        <w:t xml:space="preserve">not extend into the second symbol. </w:t>
      </w:r>
    </w:p>
    <w:p w14:paraId="6B8EFC39" w14:textId="1C779FE8" w:rsidR="006E57AE" w:rsidRDefault="006E57AE" w:rsidP="00EE2CF3">
      <w:pPr>
        <w:rPr>
          <w:lang w:val="en-US"/>
        </w:rPr>
      </w:pPr>
      <w:r>
        <w:rPr>
          <w:lang w:val="en-US"/>
        </w:rPr>
        <w:t xml:space="preserve">It is our understanding that some companies believe that S-PSS could be transmitted at a higher power than that of S-SSS. This change in power within a </w:t>
      </w:r>
      <w:proofErr w:type="gramStart"/>
      <w:r>
        <w:rPr>
          <w:lang w:val="en-US"/>
        </w:rPr>
        <w:t>slot</w:t>
      </w:r>
      <w:proofErr w:type="gramEnd"/>
      <w:r>
        <w:rPr>
          <w:lang w:val="en-US"/>
        </w:rPr>
        <w:t xml:space="preserve"> however, will introduce a transient period between S-PSS and S-SSS. Which will in turn add to the AGC acquisition time as well. </w:t>
      </w:r>
      <w:r w:rsidR="000F4B1A" w:rsidRPr="000F4B1A">
        <w:rPr>
          <w:lang w:val="en-US"/>
        </w:rPr>
        <w:t>With transient period added between S-PSS and S-SSS, PSBCH decoding performance might be impacted since one PSBCH symbol is lost du</w:t>
      </w:r>
      <w:r w:rsidR="000F4B1A">
        <w:rPr>
          <w:lang w:val="en-US"/>
        </w:rPr>
        <w:t>e</w:t>
      </w:r>
      <w:r w:rsidR="000F4B1A" w:rsidRPr="000F4B1A">
        <w:rPr>
          <w:lang w:val="en-US"/>
        </w:rPr>
        <w:t xml:space="preserve"> to transient period between S-PSS and S-SSS, overall S-SSB detection performance is then degraded.</w:t>
      </w:r>
    </w:p>
    <w:p w14:paraId="3A998373" w14:textId="3374BDE7" w:rsidR="006E57AE" w:rsidRDefault="006E57AE" w:rsidP="00EE2CF3">
      <w:pPr>
        <w:rPr>
          <w:lang w:val="en-US"/>
        </w:rPr>
      </w:pPr>
      <w:r>
        <w:rPr>
          <w:lang w:val="en-US"/>
        </w:rPr>
        <w:t xml:space="preserve">Further, a better demodulation performance on S-PSS due to a higher transmit power </w:t>
      </w:r>
      <w:r w:rsidR="001460F4">
        <w:rPr>
          <w:lang w:val="en-US"/>
        </w:rPr>
        <w:t xml:space="preserve">of S-PSS </w:t>
      </w:r>
      <w:r>
        <w:rPr>
          <w:lang w:val="en-US"/>
        </w:rPr>
        <w:t xml:space="preserve">will not impact S-SSS demodulation performance. And both S-PSS and S-SSS need to be demodulated correctly for synchronization to be successful. </w:t>
      </w:r>
    </w:p>
    <w:p w14:paraId="33F013EA" w14:textId="33C7EB1A" w:rsidR="002831D4" w:rsidRDefault="006E57AE" w:rsidP="00EE2CF3">
      <w:pPr>
        <w:rPr>
          <w:lang w:val="en-US"/>
        </w:rPr>
      </w:pPr>
      <w:r>
        <w:rPr>
          <w:lang w:val="en-US"/>
        </w:rPr>
        <w:t xml:space="preserve">Hence, allowing for a higher transmit power for S-PSS will not benefit the system much while it adds a transient period within a slot which will result in undesired side effects such as </w:t>
      </w:r>
      <w:r w:rsidR="002831D4">
        <w:rPr>
          <w:lang w:val="en-US"/>
        </w:rPr>
        <w:t xml:space="preserve">increased AGC acquisition time etc. </w:t>
      </w:r>
    </w:p>
    <w:p w14:paraId="4A6168CE" w14:textId="7D1ABEA5" w:rsidR="002831D4" w:rsidRDefault="002831D4" w:rsidP="00EE2CF3">
      <w:pPr>
        <w:rPr>
          <w:lang w:val="en-US"/>
        </w:rPr>
      </w:pPr>
      <w:r w:rsidRPr="002831D4">
        <w:rPr>
          <w:b/>
          <w:bCs/>
          <w:lang w:val="en-US"/>
        </w:rPr>
        <w:t>Proposal:</w:t>
      </w:r>
      <w:r>
        <w:rPr>
          <w:lang w:val="en-US"/>
        </w:rPr>
        <w:t xml:space="preserve"> No power change or frequency hopping should be allowed in the sequence of transmissions listed in the figure below. And hence no transient period should be allowed within a V2X slot</w:t>
      </w:r>
      <w:r w:rsidR="007B48FD">
        <w:rPr>
          <w:lang w:val="en-US"/>
        </w:rPr>
        <w:t>.</w:t>
      </w:r>
    </w:p>
    <w:p w14:paraId="06DBA7FB" w14:textId="3E9BF43F" w:rsidR="002831D4" w:rsidRDefault="002831D4" w:rsidP="00EE2CF3">
      <w:pPr>
        <w:rPr>
          <w:lang w:val="en-US"/>
        </w:rPr>
      </w:pPr>
      <w:r>
        <w:rPr>
          <w:noProof/>
          <w:lang w:val="en-US" w:eastAsia="zh-CN"/>
        </w:rPr>
        <w:drawing>
          <wp:inline distT="0" distB="0" distL="0" distR="0" wp14:anchorId="7FF5F0F8" wp14:editId="192A635D">
            <wp:extent cx="5438775" cy="590550"/>
            <wp:effectExtent l="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8775" cy="590550"/>
                    </a:xfrm>
                    <a:prstGeom prst="rect">
                      <a:avLst/>
                    </a:prstGeom>
                    <a:noFill/>
                    <a:ln>
                      <a:noFill/>
                    </a:ln>
                  </pic:spPr>
                </pic:pic>
              </a:graphicData>
            </a:graphic>
          </wp:inline>
        </w:drawing>
      </w:r>
    </w:p>
    <w:p w14:paraId="295C1696" w14:textId="77777777" w:rsidR="006E57AE" w:rsidRPr="00EE2CF3" w:rsidRDefault="006E57AE" w:rsidP="00EE2CF3">
      <w:pPr>
        <w:rPr>
          <w:lang w:val="en-US"/>
        </w:rPr>
      </w:pPr>
    </w:p>
    <w:p w14:paraId="0E0F4862" w14:textId="1A948B04" w:rsidR="002619C7" w:rsidRDefault="00BF6880" w:rsidP="00F22934">
      <w:pPr>
        <w:pStyle w:val="Heading1"/>
      </w:pPr>
      <w:r>
        <w:t>C</w:t>
      </w:r>
      <w:r w:rsidR="00C762BF">
        <w:t>onclusion</w:t>
      </w:r>
    </w:p>
    <w:p w14:paraId="4FA5C6FC" w14:textId="5B516837" w:rsidR="00EE2CF3" w:rsidRDefault="001460F4" w:rsidP="00EE2CF3">
      <w:r>
        <w:t xml:space="preserve">In this contribution, the LS [1] from RAN1 has been discussed. The result of allowing for a power difference between S-PSS and S-SSS has been discussed. Any power change or frequency hopping between the two symbols results in a transient period, which in turn results in a need for a new AGC acquisition with an increased AGC acquisition time. Further, both S-PSS and S-SSS need to be decoded accurately and a better demodulation performance of S-PSS due to a higher power will not result in a better S-SSS demodulation. </w:t>
      </w:r>
    </w:p>
    <w:p w14:paraId="3107C83F" w14:textId="77777777" w:rsidR="001460F4" w:rsidRDefault="001460F4" w:rsidP="001460F4">
      <w:pPr>
        <w:rPr>
          <w:lang w:val="en-US"/>
        </w:rPr>
      </w:pPr>
      <w:r w:rsidRPr="002831D4">
        <w:rPr>
          <w:b/>
          <w:bCs/>
          <w:lang w:val="en-US"/>
        </w:rPr>
        <w:t>Proposal:</w:t>
      </w:r>
      <w:r>
        <w:rPr>
          <w:lang w:val="en-US"/>
        </w:rPr>
        <w:t xml:space="preserve"> No power change or frequency hopping should be allowed in the sequence of transmissions listed in the figure below. And hence no transient period should be allowed within a V2X slot. </w:t>
      </w:r>
    </w:p>
    <w:p w14:paraId="1520F177" w14:textId="77777777" w:rsidR="001460F4" w:rsidRPr="00EE2CF3" w:rsidRDefault="001460F4" w:rsidP="00EE2CF3"/>
    <w:p w14:paraId="0ECB10B7" w14:textId="25CF83AC" w:rsidR="00D62CD8" w:rsidRDefault="00D62CD8" w:rsidP="00D62CD8">
      <w:pPr>
        <w:pStyle w:val="Heading1"/>
        <w:jc w:val="both"/>
      </w:pPr>
      <w:r>
        <w:t>References</w:t>
      </w:r>
    </w:p>
    <w:p w14:paraId="24FB13F6" w14:textId="7CD7C43C" w:rsidR="00EE2CF3" w:rsidRPr="00EE2CF3" w:rsidRDefault="00255711" w:rsidP="00EE2CF3">
      <w:r>
        <w:t xml:space="preserve">[1] </w:t>
      </w:r>
      <w:r w:rsidRPr="00255711">
        <w:t>R1-1909874</w:t>
      </w:r>
      <w:r>
        <w:t xml:space="preserve">, </w:t>
      </w:r>
      <w:r w:rsidRPr="00255711">
        <w:t>LS to RAN4 on NR V2X S-SSB design</w:t>
      </w:r>
      <w:r>
        <w:t xml:space="preserve">, </w:t>
      </w:r>
      <w:r w:rsidRPr="00255711">
        <w:t>3GPP TSG RAN WG1 Meeting #98</w:t>
      </w:r>
      <w:r>
        <w:t xml:space="preserve">, </w:t>
      </w:r>
      <w:r w:rsidRPr="00255711">
        <w:t>Prague, CZ, August 26th – 30th, 2019</w:t>
      </w:r>
    </w:p>
    <w:sectPr w:rsidR="00EE2CF3" w:rsidRPr="00EE2CF3"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DA380" w14:textId="77777777" w:rsidR="00C90AD2" w:rsidRDefault="00C90AD2">
      <w:r>
        <w:separator/>
      </w:r>
    </w:p>
  </w:endnote>
  <w:endnote w:type="continuationSeparator" w:id="0">
    <w:p w14:paraId="025BDA37" w14:textId="77777777" w:rsidR="00C90AD2" w:rsidRDefault="00C90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4E32A" w14:textId="77777777" w:rsidR="00C90AD2" w:rsidRDefault="00C90AD2">
      <w:r>
        <w:separator/>
      </w:r>
    </w:p>
  </w:footnote>
  <w:footnote w:type="continuationSeparator" w:id="0">
    <w:p w14:paraId="25CAEEFE" w14:textId="77777777" w:rsidR="00C90AD2" w:rsidRDefault="00C90A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7"/>
  </w:num>
  <w:num w:numId="3">
    <w:abstractNumId w:val="22"/>
  </w:num>
  <w:num w:numId="4">
    <w:abstractNumId w:val="24"/>
  </w:num>
  <w:num w:numId="5">
    <w:abstractNumId w:val="14"/>
  </w:num>
  <w:num w:numId="6">
    <w:abstractNumId w:val="7"/>
  </w:num>
  <w:num w:numId="7">
    <w:abstractNumId w:val="1"/>
  </w:num>
  <w:num w:numId="8">
    <w:abstractNumId w:val="20"/>
  </w:num>
  <w:num w:numId="9">
    <w:abstractNumId w:val="8"/>
  </w:num>
  <w:num w:numId="10">
    <w:abstractNumId w:val="12"/>
  </w:num>
  <w:num w:numId="11">
    <w:abstractNumId w:val="25"/>
  </w:num>
  <w:num w:numId="12">
    <w:abstractNumId w:val="2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10"/>
  </w:num>
  <w:num w:numId="20">
    <w:abstractNumId w:val="15"/>
  </w:num>
  <w:num w:numId="21">
    <w:abstractNumId w:val="21"/>
  </w:num>
  <w:num w:numId="22">
    <w:abstractNumId w:val="13"/>
  </w:num>
  <w:num w:numId="23">
    <w:abstractNumId w:val="19"/>
  </w:num>
  <w:num w:numId="24">
    <w:abstractNumId w:val="5"/>
  </w:num>
  <w:num w:numId="25">
    <w:abstractNumId w:val="16"/>
  </w:num>
  <w:num w:numId="26">
    <w:abstractNumId w:val="9"/>
  </w:num>
  <w:num w:numId="27">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16E3"/>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2F4"/>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4B1A"/>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0F4"/>
    <w:rsid w:val="001467B0"/>
    <w:rsid w:val="001469DA"/>
    <w:rsid w:val="00147203"/>
    <w:rsid w:val="0014774C"/>
    <w:rsid w:val="00150F51"/>
    <w:rsid w:val="001516D8"/>
    <w:rsid w:val="00151825"/>
    <w:rsid w:val="00151ABA"/>
    <w:rsid w:val="0015239C"/>
    <w:rsid w:val="00152400"/>
    <w:rsid w:val="00154025"/>
    <w:rsid w:val="001553C6"/>
    <w:rsid w:val="00155898"/>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3ABD"/>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711"/>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6C2"/>
    <w:rsid w:val="00280813"/>
    <w:rsid w:val="002831D4"/>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5F0"/>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2D33"/>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E790C"/>
    <w:rsid w:val="004F0331"/>
    <w:rsid w:val="004F1322"/>
    <w:rsid w:val="004F14EE"/>
    <w:rsid w:val="004F2825"/>
    <w:rsid w:val="004F37F0"/>
    <w:rsid w:val="004F4207"/>
    <w:rsid w:val="004F4B02"/>
    <w:rsid w:val="004F4FB8"/>
    <w:rsid w:val="004F5293"/>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0AD1"/>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11E9"/>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0B9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AA9"/>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7AE"/>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8FD"/>
    <w:rsid w:val="007B4EF8"/>
    <w:rsid w:val="007B5195"/>
    <w:rsid w:val="007B58FA"/>
    <w:rsid w:val="007B63B7"/>
    <w:rsid w:val="007C01B6"/>
    <w:rsid w:val="007C1173"/>
    <w:rsid w:val="007C118E"/>
    <w:rsid w:val="007C18C2"/>
    <w:rsid w:val="007C2576"/>
    <w:rsid w:val="007C259A"/>
    <w:rsid w:val="007C2EFF"/>
    <w:rsid w:val="007C3016"/>
    <w:rsid w:val="007C4388"/>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5E8F"/>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A44"/>
    <w:rsid w:val="00870EAF"/>
    <w:rsid w:val="00871CE9"/>
    <w:rsid w:val="00872994"/>
    <w:rsid w:val="00874DFD"/>
    <w:rsid w:val="00874E68"/>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39D0"/>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1716"/>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BFB"/>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5E4A"/>
    <w:rsid w:val="00A4745D"/>
    <w:rsid w:val="00A50607"/>
    <w:rsid w:val="00A50898"/>
    <w:rsid w:val="00A5093A"/>
    <w:rsid w:val="00A51BB0"/>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AD2"/>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284"/>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6C3B"/>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08D"/>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09D"/>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5909"/>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41022040">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98400-FA3A-4FFD-87A3-71BD28EE7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8801</TotalTime>
  <Pages>2</Pages>
  <Words>646</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19</cp:revision>
  <cp:lastPrinted>2016-03-25T21:53:00Z</cp:lastPrinted>
  <dcterms:created xsi:type="dcterms:W3CDTF">2019-09-18T18:49:00Z</dcterms:created>
  <dcterms:modified xsi:type="dcterms:W3CDTF">2019-11-08T19:33:00Z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